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3F" w:rsidRPr="005A3683" w:rsidRDefault="00712542" w:rsidP="00F464DF">
      <w:pPr>
        <w:ind w:left="1080"/>
        <w:rPr>
          <w:rFonts w:ascii="Arial" w:hAnsi="Arial" w:cs="Arial"/>
          <w:b/>
          <w:sz w:val="28"/>
          <w:szCs w:val="28"/>
        </w:rPr>
      </w:pPr>
      <w:r w:rsidRPr="005A3683">
        <w:rPr>
          <w:rFonts w:ascii="Arial" w:hAnsi="Arial"/>
          <w:b/>
          <w:sz w:val="28"/>
          <w:szCs w:val="28"/>
        </w:rPr>
        <w:t>INFORMATION ON SUBCONTRACTORS</w:t>
      </w:r>
    </w:p>
    <w:p w:rsidR="00712542" w:rsidRPr="005A3683" w:rsidRDefault="00712542" w:rsidP="00712542">
      <w:pPr>
        <w:ind w:left="1080"/>
        <w:rPr>
          <w:rFonts w:ascii="Arial" w:hAnsi="Arial" w:cs="Arial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84"/>
        <w:gridCol w:w="1559"/>
        <w:gridCol w:w="1983"/>
        <w:gridCol w:w="1286"/>
        <w:gridCol w:w="2340"/>
      </w:tblGrid>
      <w:tr w:rsidR="00B34D57" w:rsidRPr="005A3683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D57" w:rsidRPr="005A3683" w:rsidRDefault="00B34D57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5A3683">
              <w:rPr>
                <w:rFonts w:ascii="Arial" w:hAnsi="Arial"/>
                <w:b/>
                <w:bCs/>
              </w:rPr>
              <w:t>Public Contract</w:t>
            </w:r>
          </w:p>
        </w:tc>
      </w:tr>
      <w:tr w:rsidR="00E64FD2" w:rsidRPr="005A3683" w:rsidTr="009D11BF"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64FD2" w:rsidRPr="005A3683" w:rsidRDefault="00E64FD2" w:rsidP="009B7867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Contracting authority</w:t>
            </w:r>
          </w:p>
        </w:tc>
        <w:tc>
          <w:tcPr>
            <w:tcW w:w="745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64FD2" w:rsidRPr="005A3683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REPUBLIC OF SLOVENIA</w:t>
            </w:r>
          </w:p>
          <w:p w:rsidR="00E64FD2" w:rsidRPr="005A3683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MINISTRY OF FOREIGN AFFAIRS</w:t>
            </w:r>
          </w:p>
          <w:p w:rsidR="00E64FD2" w:rsidRPr="005A3683" w:rsidRDefault="00E64FD2" w:rsidP="000E2C59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Prešernova</w:t>
            </w:r>
            <w:proofErr w:type="spellEnd"/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cesta</w:t>
            </w:r>
            <w:proofErr w:type="spellEnd"/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 25</w:t>
            </w:r>
          </w:p>
          <w:p w:rsidR="00E64FD2" w:rsidRPr="005A3683" w:rsidRDefault="00E64FD2" w:rsidP="000E2C59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FE3711" w:rsidRPr="005A3683" w:rsidTr="009D11BF">
        <w:trPr>
          <w:trHeight w:val="333"/>
        </w:trPr>
        <w:tc>
          <w:tcPr>
            <w:tcW w:w="226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E3711" w:rsidRPr="005A3683" w:rsidRDefault="00FE3711" w:rsidP="006B418C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Reference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>n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o.:</w:t>
            </w:r>
          </w:p>
        </w:tc>
        <w:tc>
          <w:tcPr>
            <w:tcW w:w="7452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E3711" w:rsidRPr="005A3683" w:rsidRDefault="00FE3711" w:rsidP="00094A19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3683">
              <w:rPr>
                <w:rFonts w:ascii="Arial" w:hAnsi="Arial"/>
                <w:color w:val="000000"/>
                <w:sz w:val="22"/>
                <w:szCs w:val="22"/>
              </w:rPr>
              <w:t>024/1</w:t>
            </w:r>
            <w:r w:rsidR="00094A19">
              <w:rPr>
                <w:rFonts w:ascii="Arial" w:hAnsi="Arial"/>
                <w:color w:val="000000"/>
                <w:sz w:val="22"/>
                <w:szCs w:val="22"/>
              </w:rPr>
              <w:t>8</w:t>
            </w:r>
            <w:r w:rsidRPr="005A3683">
              <w:rPr>
                <w:rFonts w:ascii="Arial" w:hAnsi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FE3711" w:rsidRPr="005A3683" w:rsidTr="00B8533C">
        <w:trPr>
          <w:trHeight w:val="5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11" w:rsidRPr="005A3683" w:rsidRDefault="00FE3711" w:rsidP="009B7867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Contract title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11" w:rsidRPr="005A3683" w:rsidRDefault="00704F8C" w:rsidP="009E51A7">
            <w:pPr>
              <w:keepNext/>
              <w:keepLines/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3683">
              <w:rPr>
                <w:rFonts w:ascii="Arial" w:hAnsi="Arial"/>
                <w:color w:val="000000"/>
                <w:sz w:val="22"/>
              </w:rPr>
              <w:t>Production and supply of EU visa stickers</w:t>
            </w:r>
          </w:p>
        </w:tc>
      </w:tr>
      <w:tr w:rsidR="00F54285" w:rsidRPr="005A3683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Tenderer/Main contractor</w:t>
            </w:r>
          </w:p>
        </w:tc>
      </w:tr>
      <w:tr w:rsidR="00F54285" w:rsidRPr="005A3683" w:rsidTr="00B8533C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Full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business 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name 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0320" w:rsidRPr="005A3683" w:rsidTr="00830320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5A3683" w:rsidRDefault="006B418C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Head office </w:t>
            </w:r>
            <w:r w:rsidR="00FB5994" w:rsidRPr="005A3683">
              <w:rPr>
                <w:rFonts w:ascii="Arial" w:hAnsi="Arial"/>
                <w:b/>
                <w:bCs/>
                <w:sz w:val="22"/>
                <w:szCs w:val="22"/>
              </w:rPr>
              <w:t>(address)</w:t>
            </w:r>
          </w:p>
        </w:tc>
        <w:tc>
          <w:tcPr>
            <w:tcW w:w="7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5A3683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8A299B"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Subcontractor</w:t>
            </w:r>
          </w:p>
        </w:tc>
      </w:tr>
      <w:tr w:rsidR="00F54285" w:rsidRPr="005A3683" w:rsidTr="00830320">
        <w:trPr>
          <w:trHeight w:val="77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830320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Full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business 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30320" w:rsidRPr="005A3683" w:rsidTr="00830320">
        <w:trPr>
          <w:trHeight w:val="74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5A3683" w:rsidRDefault="006B418C" w:rsidP="00FB5994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Head office </w:t>
            </w:r>
            <w:r w:rsidR="00FB5994" w:rsidRPr="005A3683">
              <w:rPr>
                <w:rFonts w:ascii="Arial" w:hAnsi="Arial"/>
                <w:b/>
                <w:bCs/>
                <w:sz w:val="22"/>
                <w:szCs w:val="22"/>
              </w:rPr>
              <w:t>(address)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5A3683" w:rsidRDefault="00830320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470F9C">
        <w:trPr>
          <w:trHeight w:val="414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VAT identification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>n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470F9C">
        <w:trPr>
          <w:trHeight w:val="43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Registration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>n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5A3683" w:rsidTr="00470F9C">
        <w:trPr>
          <w:trHeight w:val="3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5A3683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Tax office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5A3683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830320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E46DE2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 xml:space="preserve">Bank account </w:t>
            </w:r>
            <w:r w:rsidR="006B418C" w:rsidRPr="005A3683">
              <w:rPr>
                <w:rFonts w:ascii="Arial" w:hAnsi="Arial"/>
                <w:b/>
                <w:bCs/>
                <w:sz w:val="22"/>
                <w:szCs w:val="22"/>
              </w:rPr>
              <w:t>n</w:t>
            </w: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o.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830320">
        <w:trPr>
          <w:trHeight w:val="39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Legal representative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5A3683" w:rsidTr="00470F9C">
        <w:trPr>
          <w:trHeight w:val="41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5A3683" w:rsidRDefault="006B418C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P</w:t>
            </w:r>
            <w:r w:rsidR="00E46DE2" w:rsidRPr="005A3683">
              <w:rPr>
                <w:rFonts w:ascii="Arial" w:hAnsi="Arial"/>
                <w:b/>
                <w:bCs/>
                <w:sz w:val="22"/>
                <w:szCs w:val="22"/>
              </w:rPr>
              <w:t>hone number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5A3683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46DE2" w:rsidRPr="005A3683" w:rsidTr="00470F9C">
        <w:trPr>
          <w:trHeight w:val="44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5A3683" w:rsidRDefault="00E46DE2" w:rsidP="00830320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E-mail address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5A3683" w:rsidRDefault="00E46DE2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E46DE2">
        <w:trPr>
          <w:trHeight w:val="8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Subcontracted work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5A3683" w:rsidRDefault="00F54285" w:rsidP="009B7867">
            <w:pPr>
              <w:pStyle w:val="BodyText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54285" w:rsidRPr="005A3683" w:rsidTr="00B8533C">
        <w:tc>
          <w:tcPr>
            <w:tcW w:w="2552" w:type="dxa"/>
            <w:gridSpan w:val="2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Value of subcontracted work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sz w:val="22"/>
                <w:szCs w:val="22"/>
              </w:rPr>
              <w:t>Value exclusive of VAT</w:t>
            </w:r>
          </w:p>
        </w:tc>
        <w:tc>
          <w:tcPr>
            <w:tcW w:w="198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sz w:val="22"/>
                <w:szCs w:val="22"/>
              </w:rPr>
              <w:t>Value inclusive of VAT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F54285" w:rsidRPr="005A3683" w:rsidRDefault="00F54285" w:rsidP="009B786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5A3683" w:rsidTr="00830320">
        <w:trPr>
          <w:trHeight w:val="70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6B418C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 xml:space="preserve">Share </w:t>
            </w:r>
            <w:r w:rsidR="00F54285" w:rsidRPr="005A3683">
              <w:rPr>
                <w:rFonts w:ascii="Arial" w:hAnsi="Arial"/>
                <w:b/>
                <w:bCs/>
                <w:sz w:val="22"/>
                <w:szCs w:val="22"/>
              </w:rPr>
              <w:t>of subcontracted work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5A3683" w:rsidTr="00830320">
        <w:trPr>
          <w:trHeight w:val="30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Location of subcontracted work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4285" w:rsidRPr="005A3683" w:rsidTr="00830320">
        <w:trPr>
          <w:trHeight w:val="302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Deadline for the completion of subcontracted work</w:t>
            </w:r>
          </w:p>
        </w:tc>
        <w:tc>
          <w:tcPr>
            <w:tcW w:w="7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5A3683" w:rsidRDefault="00F54285" w:rsidP="00830320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94921" w:rsidRPr="005A3683" w:rsidRDefault="00694921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Pr="005A3683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:rsidR="00722F22" w:rsidRPr="005A3683" w:rsidRDefault="00462E73" w:rsidP="0004227A">
      <w:pPr>
        <w:jc w:val="both"/>
        <w:rPr>
          <w:rFonts w:ascii="Arial" w:hAnsi="Arial" w:cs="Arial"/>
          <w:sz w:val="22"/>
          <w:szCs w:val="22"/>
        </w:rPr>
      </w:pPr>
      <w:r w:rsidRPr="005A3683">
        <w:rPr>
          <w:rFonts w:ascii="Arial" w:hAnsi="Arial"/>
          <w:sz w:val="22"/>
          <w:szCs w:val="22"/>
        </w:rPr>
        <w:t xml:space="preserve">I, the undersigned, acting as </w:t>
      </w:r>
      <w:r w:rsidR="00CC04D5" w:rsidRPr="005A3683">
        <w:rPr>
          <w:rFonts w:ascii="Arial" w:hAnsi="Arial"/>
          <w:sz w:val="22"/>
          <w:szCs w:val="22"/>
        </w:rPr>
        <w:t xml:space="preserve">the </w:t>
      </w:r>
      <w:r w:rsidRPr="005A3683">
        <w:rPr>
          <w:rFonts w:ascii="Arial" w:hAnsi="Arial"/>
          <w:sz w:val="22"/>
          <w:szCs w:val="22"/>
        </w:rPr>
        <w:t xml:space="preserve">subcontractor’s legal representative, hereby confirm </w:t>
      </w:r>
      <w:r w:rsidR="00CC04D5" w:rsidRPr="005A3683">
        <w:rPr>
          <w:rFonts w:ascii="Arial" w:hAnsi="Arial"/>
          <w:sz w:val="22"/>
          <w:szCs w:val="22"/>
        </w:rPr>
        <w:t>participation</w:t>
      </w:r>
      <w:r w:rsidRPr="005A3683">
        <w:rPr>
          <w:rFonts w:ascii="Arial" w:hAnsi="Arial"/>
          <w:sz w:val="22"/>
          <w:szCs w:val="22"/>
        </w:rPr>
        <w:t xml:space="preserve"> in the respective public contract as subcontractor to the main contractor. </w:t>
      </w:r>
    </w:p>
    <w:p w:rsidR="00DA7888" w:rsidRPr="005A3683" w:rsidRDefault="00DA7888" w:rsidP="0004227A">
      <w:pPr>
        <w:jc w:val="both"/>
        <w:rPr>
          <w:rFonts w:ascii="Arial" w:hAnsi="Arial" w:cs="Arial"/>
          <w:sz w:val="22"/>
          <w:szCs w:val="22"/>
        </w:rPr>
      </w:pPr>
    </w:p>
    <w:p w:rsidR="00830320" w:rsidRPr="005A3683" w:rsidRDefault="00830320" w:rsidP="0004227A">
      <w:pPr>
        <w:jc w:val="both"/>
        <w:rPr>
          <w:rFonts w:ascii="Arial" w:hAnsi="Arial" w:cs="Arial"/>
          <w:sz w:val="22"/>
          <w:szCs w:val="22"/>
        </w:rPr>
      </w:pPr>
    </w:p>
    <w:p w:rsidR="00470F9C" w:rsidRPr="005A3683" w:rsidRDefault="00470F9C" w:rsidP="0004227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5A3683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5A3683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Tenderer/Main contractor</w:t>
            </w:r>
          </w:p>
        </w:tc>
        <w:tc>
          <w:tcPr>
            <w:tcW w:w="677" w:type="dxa"/>
            <w:shd w:val="clear" w:color="auto" w:fill="auto"/>
          </w:tcPr>
          <w:p w:rsidR="00AC47B1" w:rsidRPr="005A3683" w:rsidRDefault="00AC47B1" w:rsidP="00AC47B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5A3683" w:rsidRDefault="00AC47B1" w:rsidP="00DA788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3683">
              <w:rPr>
                <w:rFonts w:ascii="Arial" w:hAnsi="Arial"/>
                <w:b/>
                <w:bCs/>
                <w:sz w:val="22"/>
                <w:szCs w:val="22"/>
              </w:rPr>
              <w:t>Subcontractor</w:t>
            </w:r>
          </w:p>
        </w:tc>
      </w:tr>
      <w:tr w:rsidR="00AC47B1" w:rsidRPr="005A3683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5A3683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Place</w:t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  <w:t>, date</w:t>
            </w:r>
          </w:p>
        </w:tc>
        <w:tc>
          <w:tcPr>
            <w:tcW w:w="677" w:type="dxa"/>
            <w:shd w:val="clear" w:color="auto" w:fill="auto"/>
          </w:tcPr>
          <w:p w:rsidR="00AC47B1" w:rsidRPr="005A3683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5A3683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Place</w:t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</w:r>
            <w:r w:rsidRPr="005A3683">
              <w:rPr>
                <w:rFonts w:ascii="Arial" w:hAnsi="Arial"/>
                <w:sz w:val="22"/>
                <w:szCs w:val="22"/>
              </w:rPr>
              <w:tab/>
              <w:t>, date</w:t>
            </w:r>
          </w:p>
        </w:tc>
      </w:tr>
      <w:tr w:rsidR="00AC47B1" w:rsidRPr="005A3683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5A3683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AC47B1" w:rsidRPr="005A3683" w:rsidRDefault="006B418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N</w:t>
            </w:r>
            <w:r w:rsidR="00AC47B1" w:rsidRPr="005A3683">
              <w:rPr>
                <w:rFonts w:ascii="Arial" w:hAnsi="Arial"/>
                <w:sz w:val="22"/>
                <w:szCs w:val="22"/>
              </w:rPr>
              <w:t>ame</w:t>
            </w:r>
            <w:r w:rsidRPr="005A3683">
              <w:rPr>
                <w:rFonts w:ascii="Arial" w:hAnsi="Arial"/>
                <w:sz w:val="22"/>
                <w:szCs w:val="22"/>
              </w:rPr>
              <w:t xml:space="preserve"> and surname</w:t>
            </w:r>
            <w:r w:rsidR="00AC47B1" w:rsidRPr="005A3683">
              <w:rPr>
                <w:rFonts w:ascii="Arial" w:hAnsi="Arial"/>
                <w:sz w:val="22"/>
                <w:szCs w:val="22"/>
              </w:rPr>
              <w:t>:</w:t>
            </w:r>
          </w:p>
        </w:tc>
        <w:tc>
          <w:tcPr>
            <w:tcW w:w="677" w:type="dxa"/>
            <w:shd w:val="clear" w:color="auto" w:fill="auto"/>
          </w:tcPr>
          <w:p w:rsidR="00AC47B1" w:rsidRPr="005A3683" w:rsidRDefault="00AC47B1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5A3683" w:rsidRDefault="00470F9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AC47B1" w:rsidRPr="005A3683" w:rsidRDefault="006B418C" w:rsidP="00470F9C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N</w:t>
            </w:r>
            <w:r w:rsidR="00AC47B1" w:rsidRPr="005A3683">
              <w:rPr>
                <w:rFonts w:ascii="Arial" w:hAnsi="Arial"/>
                <w:sz w:val="22"/>
                <w:szCs w:val="22"/>
              </w:rPr>
              <w:t>ame</w:t>
            </w:r>
            <w:r w:rsidRPr="005A3683">
              <w:rPr>
                <w:rFonts w:ascii="Arial" w:hAnsi="Arial"/>
                <w:sz w:val="22"/>
                <w:szCs w:val="22"/>
              </w:rPr>
              <w:t xml:space="preserve"> and surname</w:t>
            </w:r>
            <w:r w:rsidR="00AC47B1" w:rsidRPr="005A3683">
              <w:rPr>
                <w:rFonts w:ascii="Arial" w:hAnsi="Arial"/>
                <w:sz w:val="22"/>
                <w:szCs w:val="22"/>
              </w:rPr>
              <w:t>:</w:t>
            </w:r>
          </w:p>
        </w:tc>
      </w:tr>
      <w:tr w:rsidR="00AC47B1" w:rsidRPr="00604528">
        <w:trPr>
          <w:trHeight w:val="354"/>
        </w:trPr>
        <w:tc>
          <w:tcPr>
            <w:tcW w:w="4319" w:type="dxa"/>
          </w:tcPr>
          <w:p w:rsidR="00AC47B1" w:rsidRPr="005A3683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Seal</w:t>
            </w:r>
            <w:r w:rsidR="001E2FCE">
              <w:rPr>
                <w:rStyle w:val="FootnoteReference"/>
                <w:rFonts w:ascii="Arial" w:hAnsi="Arial"/>
                <w:sz w:val="22"/>
                <w:szCs w:val="22"/>
              </w:rPr>
              <w:footnoteReference w:id="1"/>
            </w:r>
            <w:r w:rsidRPr="005A3683">
              <w:rPr>
                <w:rFonts w:ascii="Arial" w:hAnsi="Arial"/>
                <w:sz w:val="22"/>
                <w:szCs w:val="22"/>
              </w:rPr>
              <w:t xml:space="preserve"> and signature:</w:t>
            </w:r>
          </w:p>
        </w:tc>
        <w:tc>
          <w:tcPr>
            <w:tcW w:w="677" w:type="dxa"/>
          </w:tcPr>
          <w:p w:rsidR="00AC47B1" w:rsidRPr="005A3683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1" w:type="dxa"/>
          </w:tcPr>
          <w:p w:rsidR="00AC47B1" w:rsidRPr="00604528" w:rsidRDefault="00AC47B1" w:rsidP="00B40493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5A3683">
              <w:rPr>
                <w:rFonts w:ascii="Arial" w:hAnsi="Arial"/>
                <w:sz w:val="22"/>
                <w:szCs w:val="22"/>
              </w:rPr>
              <w:t>Seal</w:t>
            </w:r>
            <w:r w:rsidR="001E2FCE" w:rsidRPr="001E2FCE">
              <w:rPr>
                <w:rFonts w:ascii="Arial" w:hAnsi="Arial"/>
                <w:sz w:val="22"/>
                <w:szCs w:val="22"/>
                <w:vertAlign w:val="superscript"/>
              </w:rPr>
              <w:t>1</w:t>
            </w:r>
            <w:r w:rsidRPr="005A3683">
              <w:rPr>
                <w:rFonts w:ascii="Arial" w:hAnsi="Arial"/>
                <w:sz w:val="22"/>
                <w:szCs w:val="22"/>
              </w:rPr>
              <w:t xml:space="preserve"> and signature:</w:t>
            </w:r>
          </w:p>
        </w:tc>
      </w:tr>
    </w:tbl>
    <w:p w:rsidR="00470F9C" w:rsidRDefault="00F464DF" w:rsidP="00F464DF">
      <w:pPr>
        <w:pStyle w:val="PODNASLOV"/>
        <w:ind w:left="0" w:firstLine="0"/>
        <w:jc w:val="both"/>
        <w:rPr>
          <w:rFonts w:ascii="Arial" w:hAnsi="Arial" w:cs="Arial"/>
          <w:b w:val="0"/>
        </w:rPr>
      </w:pPr>
      <w:r>
        <w:rPr>
          <w:rFonts w:ascii="Arial" w:hAnsi="Arial"/>
          <w:b w:val="0"/>
        </w:rPr>
        <w:t xml:space="preserve"> </w:t>
      </w:r>
    </w:p>
    <w:p w:rsidR="00470F9C" w:rsidRDefault="00470F9C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</w:p>
    <w:p w:rsidR="000E65D2" w:rsidRPr="007D1562" w:rsidRDefault="000E65D2" w:rsidP="00712542">
      <w:pPr>
        <w:suppressAutoHyphens w:val="0"/>
        <w:spacing w:before="120" w:after="120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0E65D2" w:rsidRPr="007D1562" w:rsidSect="00876EC8">
      <w:headerReference w:type="default" r:id="rId9"/>
      <w:footerReference w:type="default" r:id="rId10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E91" w:rsidRDefault="00451E91">
      <w:r>
        <w:separator/>
      </w:r>
    </w:p>
  </w:endnote>
  <w:endnote w:type="continuationSeparator" w:id="0">
    <w:p w:rsidR="00451E91" w:rsidRDefault="0045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4D25" w:rsidTr="00F06088">
      <w:tc>
        <w:tcPr>
          <w:tcW w:w="9639" w:type="dxa"/>
          <w:tcBorders>
            <w:top w:val="single" w:sz="4" w:space="0" w:color="auto"/>
          </w:tcBorders>
        </w:tcPr>
        <w:p w:rsidR="00D44D25" w:rsidRPr="006B38EA" w:rsidRDefault="00D44D25" w:rsidP="008A299B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Page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0E65D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/>
              <w:sz w:val="16"/>
              <w:szCs w:val="16"/>
            </w:rPr>
            <w:t xml:space="preserve"> of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0E65D2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D44D25" w:rsidTr="00FA7F53">
      <w:tc>
        <w:tcPr>
          <w:tcW w:w="9639" w:type="dxa"/>
        </w:tcPr>
        <w:p w:rsidR="00D44D25" w:rsidRDefault="00D44D25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D44D25" w:rsidRPr="00E4674E" w:rsidRDefault="00D44D25" w:rsidP="00B40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E91" w:rsidRDefault="00451E91">
      <w:r>
        <w:separator/>
      </w:r>
    </w:p>
  </w:footnote>
  <w:footnote w:type="continuationSeparator" w:id="0">
    <w:p w:rsidR="00451E91" w:rsidRDefault="00451E91">
      <w:r>
        <w:continuationSeparator/>
      </w:r>
    </w:p>
  </w:footnote>
  <w:footnote w:id="1">
    <w:p w:rsidR="001E2FCE" w:rsidRPr="001E2FCE" w:rsidRDefault="001E2FCE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eastAsia="Times New Roman" w:hAnsi="Arial" w:cs="Arial"/>
          <w:color w:val="000000"/>
          <w:kern w:val="0"/>
          <w:sz w:val="18"/>
          <w:szCs w:val="18"/>
        </w:rPr>
        <w:t>The corporate seal should be affixed if applicable.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25" w:rsidRPr="006B38EA" w:rsidRDefault="00D44D25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/>
        <w:sz w:val="16"/>
        <w:szCs w:val="16"/>
        <w:u w:val="single"/>
      </w:rPr>
      <w:t>Form P-6</w:t>
    </w:r>
    <w:r>
      <w:rPr>
        <w:rFonts w:ascii="Arial" w:hAnsi="Arial"/>
        <w:sz w:val="16"/>
        <w:szCs w:val="16"/>
        <w:u w:val="single"/>
      </w:rPr>
      <w:tab/>
    </w:r>
    <w:r>
      <w:rPr>
        <w:rFonts w:ascii="Arial" w:hAnsi="Arial"/>
        <w:sz w:val="16"/>
        <w:szCs w:val="16"/>
        <w:u w:val="single"/>
      </w:rPr>
      <w:tab/>
      <w:t>Information on Subcontractors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94A19"/>
    <w:rsid w:val="000A0899"/>
    <w:rsid w:val="000B2D61"/>
    <w:rsid w:val="000C005F"/>
    <w:rsid w:val="000E2C59"/>
    <w:rsid w:val="000E2D75"/>
    <w:rsid w:val="000E65D2"/>
    <w:rsid w:val="000F2177"/>
    <w:rsid w:val="0010187D"/>
    <w:rsid w:val="00104481"/>
    <w:rsid w:val="00105F57"/>
    <w:rsid w:val="0011450F"/>
    <w:rsid w:val="00164FF6"/>
    <w:rsid w:val="00172D5A"/>
    <w:rsid w:val="00175B04"/>
    <w:rsid w:val="00191FA5"/>
    <w:rsid w:val="001956CB"/>
    <w:rsid w:val="001C3D3F"/>
    <w:rsid w:val="001D6CEB"/>
    <w:rsid w:val="001E2FCE"/>
    <w:rsid w:val="00203BC7"/>
    <w:rsid w:val="00212C02"/>
    <w:rsid w:val="00215DEA"/>
    <w:rsid w:val="00216251"/>
    <w:rsid w:val="00283C28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1E91"/>
    <w:rsid w:val="00457C7B"/>
    <w:rsid w:val="00462E73"/>
    <w:rsid w:val="00470F9C"/>
    <w:rsid w:val="0048186B"/>
    <w:rsid w:val="004906A3"/>
    <w:rsid w:val="004E05AB"/>
    <w:rsid w:val="004F3780"/>
    <w:rsid w:val="005510B0"/>
    <w:rsid w:val="00581504"/>
    <w:rsid w:val="00582E03"/>
    <w:rsid w:val="005A3067"/>
    <w:rsid w:val="005A3683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5320"/>
    <w:rsid w:val="006570B2"/>
    <w:rsid w:val="006650CD"/>
    <w:rsid w:val="00694921"/>
    <w:rsid w:val="006A1E70"/>
    <w:rsid w:val="006A4D75"/>
    <w:rsid w:val="006A5CD5"/>
    <w:rsid w:val="006A73FE"/>
    <w:rsid w:val="006B38EA"/>
    <w:rsid w:val="006B418C"/>
    <w:rsid w:val="00704F8C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11ABF"/>
    <w:rsid w:val="00C16FB1"/>
    <w:rsid w:val="00C76BD9"/>
    <w:rsid w:val="00C84844"/>
    <w:rsid w:val="00C9369A"/>
    <w:rsid w:val="00CC04D5"/>
    <w:rsid w:val="00CD0A5E"/>
    <w:rsid w:val="00CD5E6A"/>
    <w:rsid w:val="00CD619A"/>
    <w:rsid w:val="00CE18F8"/>
    <w:rsid w:val="00D003B8"/>
    <w:rsid w:val="00D23775"/>
    <w:rsid w:val="00D3076D"/>
    <w:rsid w:val="00D35EAA"/>
    <w:rsid w:val="00D44D25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464DF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en-GB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1E2FCE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E2FCE"/>
    <w:rPr>
      <w:rFonts w:ascii="Verdana" w:eastAsia="Arial Unicode MS" w:hAnsi="Verdana"/>
      <w:kern w:val="1"/>
    </w:rPr>
  </w:style>
  <w:style w:type="character" w:styleId="FootnoteReference">
    <w:name w:val="footnote reference"/>
    <w:basedOn w:val="DefaultParagraphFont"/>
    <w:semiHidden/>
    <w:unhideWhenUsed/>
    <w:rsid w:val="001E2F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B34D57"/>
    <w:rPr>
      <w:rFonts w:ascii="Verdana" w:eastAsia="Arial Unicode MS" w:hAnsi="Verdana"/>
      <w:kern w:val="1"/>
      <w:szCs w:val="24"/>
      <w:lang w:val="en-GB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1E2FCE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E2FCE"/>
    <w:rPr>
      <w:rFonts w:ascii="Verdana" w:eastAsia="Arial Unicode MS" w:hAnsi="Verdana"/>
      <w:kern w:val="1"/>
    </w:rPr>
  </w:style>
  <w:style w:type="character" w:styleId="FootnoteReference">
    <w:name w:val="footnote reference"/>
    <w:basedOn w:val="DefaultParagraphFont"/>
    <w:semiHidden/>
    <w:unhideWhenUsed/>
    <w:rsid w:val="001E2F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2DF6-0573-450E-B9AF-334287D3E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C90B21B3.dotm</Template>
  <TotalTime>0</TotalTime>
  <Pages>2</Pages>
  <Words>137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PRAETOR d.o.o.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A1670</cp:lastModifiedBy>
  <cp:revision>5</cp:revision>
  <cp:lastPrinted>2016-10-14T14:28:00Z</cp:lastPrinted>
  <dcterms:created xsi:type="dcterms:W3CDTF">2019-03-04T12:21:00Z</dcterms:created>
  <dcterms:modified xsi:type="dcterms:W3CDTF">2019-03-05T14:25:00Z</dcterms:modified>
</cp:coreProperties>
</file>